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C1793" w14:textId="300D37E4" w:rsidR="006B2F86" w:rsidRDefault="005140C5" w:rsidP="00E71FC3">
      <w:pPr>
        <w:pStyle w:val="NoSpacing"/>
      </w:pPr>
      <w:r>
        <w:rPr>
          <w:u w:val="single"/>
        </w:rPr>
        <w:t>John WARD</w:t>
      </w:r>
      <w:r>
        <w:t xml:space="preserve">     (fl.1485)</w:t>
      </w:r>
    </w:p>
    <w:p w14:paraId="0625F8C7" w14:textId="749D548B" w:rsidR="005140C5" w:rsidRDefault="005140C5" w:rsidP="00E71FC3">
      <w:pPr>
        <w:pStyle w:val="NoSpacing"/>
      </w:pPr>
      <w:r>
        <w:t>of London.</w:t>
      </w:r>
    </w:p>
    <w:p w14:paraId="52C14990" w14:textId="5C2FF6E6" w:rsidR="005140C5" w:rsidRDefault="005140C5" w:rsidP="00E71FC3">
      <w:pPr>
        <w:pStyle w:val="NoSpacing"/>
      </w:pPr>
    </w:p>
    <w:p w14:paraId="371FAA60" w14:textId="54D7F007" w:rsidR="005140C5" w:rsidRDefault="005140C5" w:rsidP="00E71FC3">
      <w:pPr>
        <w:pStyle w:val="NoSpacing"/>
      </w:pPr>
    </w:p>
    <w:p w14:paraId="485319AC" w14:textId="77777777" w:rsidR="00D01855" w:rsidRDefault="00D01855" w:rsidP="00D01855">
      <w:pPr>
        <w:pStyle w:val="NoSpacing"/>
      </w:pPr>
      <w:r>
        <w:t>23 Sep.1485</w:t>
      </w:r>
      <w:r>
        <w:tab/>
        <w:t>He was one of those who received the Serjeants and Yeomen of the City, who</w:t>
      </w:r>
    </w:p>
    <w:p w14:paraId="370CC7E8" w14:textId="77777777" w:rsidR="00D01855" w:rsidRDefault="00D01855" w:rsidP="00D01855">
      <w:pPr>
        <w:pStyle w:val="NoSpacing"/>
      </w:pPr>
      <w:r>
        <w:tab/>
      </w:r>
      <w:r>
        <w:tab/>
        <w:t>asked that the ordinance forbidding them to sell ale as long as they held office</w:t>
      </w:r>
    </w:p>
    <w:p w14:paraId="005DE2C1" w14:textId="77777777" w:rsidR="00D01855" w:rsidRDefault="00D01855" w:rsidP="00D01855">
      <w:pPr>
        <w:pStyle w:val="NoSpacing"/>
      </w:pPr>
      <w:r>
        <w:tab/>
      </w:r>
      <w:r>
        <w:tab/>
        <w:t>be annulled.</w:t>
      </w:r>
    </w:p>
    <w:p w14:paraId="10337E26" w14:textId="1FEB7ED0" w:rsidR="00D01855" w:rsidRDefault="00D01855" w:rsidP="00E71FC3">
      <w:pPr>
        <w:pStyle w:val="NoSpacing"/>
      </w:pPr>
      <w:r>
        <w:tab/>
      </w:r>
      <w:r>
        <w:tab/>
        <w:t>(“Calendar of Letter-Books of the City of London: L “ folio 212)</w:t>
      </w:r>
    </w:p>
    <w:p w14:paraId="7B201D7F" w14:textId="4C62DD72" w:rsidR="005140C5" w:rsidRDefault="005140C5" w:rsidP="00E71FC3">
      <w:pPr>
        <w:pStyle w:val="NoSpacing"/>
      </w:pPr>
      <w:r>
        <w:t xml:space="preserve">  1 Oct.1485</w:t>
      </w:r>
      <w:r>
        <w:tab/>
        <w:t>He was present when John Hawgh(q.v.) was elected one of the Under</w:t>
      </w:r>
    </w:p>
    <w:p w14:paraId="07D643A5" w14:textId="0F117A59" w:rsidR="005140C5" w:rsidRDefault="005140C5" w:rsidP="00E71FC3">
      <w:pPr>
        <w:pStyle w:val="NoSpacing"/>
      </w:pPr>
      <w:r>
        <w:tab/>
      </w:r>
      <w:r>
        <w:tab/>
        <w:t>Sheriffs in place of the late John Watno(q.v.).</w:t>
      </w:r>
    </w:p>
    <w:p w14:paraId="2C8F6DF1" w14:textId="5D3FB168" w:rsidR="005140C5" w:rsidRDefault="005140C5" w:rsidP="00E71FC3">
      <w:pPr>
        <w:pStyle w:val="NoSpacing"/>
      </w:pPr>
      <w:r>
        <w:tab/>
      </w:r>
      <w:r>
        <w:tab/>
        <w:t>(“Calendar of the Letter-Books of the City of London: L” folio 213)</w:t>
      </w:r>
    </w:p>
    <w:p w14:paraId="6F85C11D" w14:textId="794E69AC" w:rsidR="005140C5" w:rsidRDefault="005140C5" w:rsidP="00E71FC3">
      <w:pPr>
        <w:pStyle w:val="NoSpacing"/>
      </w:pPr>
    </w:p>
    <w:p w14:paraId="5038DA4D" w14:textId="301BAEB0" w:rsidR="005140C5" w:rsidRDefault="005140C5" w:rsidP="00E71FC3">
      <w:pPr>
        <w:pStyle w:val="NoSpacing"/>
      </w:pPr>
    </w:p>
    <w:p w14:paraId="3109734D" w14:textId="5C2EFD99" w:rsidR="005140C5" w:rsidRDefault="005140C5" w:rsidP="00E71FC3">
      <w:pPr>
        <w:pStyle w:val="NoSpacing"/>
      </w:pPr>
      <w:r>
        <w:t>5 September 2018</w:t>
      </w:r>
    </w:p>
    <w:p w14:paraId="6EDB5613" w14:textId="576BA898" w:rsidR="00D01855" w:rsidRPr="005140C5" w:rsidRDefault="00D01855" w:rsidP="00E71FC3">
      <w:pPr>
        <w:pStyle w:val="NoSpacing"/>
      </w:pPr>
      <w:r>
        <w:t>29 July 2023</w:t>
      </w:r>
    </w:p>
    <w:sectPr w:rsidR="00D01855" w:rsidRPr="005140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7EFF3" w14:textId="77777777" w:rsidR="005140C5" w:rsidRDefault="005140C5" w:rsidP="00E71FC3">
      <w:pPr>
        <w:spacing w:after="0" w:line="240" w:lineRule="auto"/>
      </w:pPr>
      <w:r>
        <w:separator/>
      </w:r>
    </w:p>
  </w:endnote>
  <w:endnote w:type="continuationSeparator" w:id="0">
    <w:p w14:paraId="471F1350" w14:textId="77777777" w:rsidR="005140C5" w:rsidRDefault="005140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467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12191" w14:textId="77777777" w:rsidR="005140C5" w:rsidRDefault="005140C5" w:rsidP="00E71FC3">
      <w:pPr>
        <w:spacing w:after="0" w:line="240" w:lineRule="auto"/>
      </w:pPr>
      <w:r>
        <w:separator/>
      </w:r>
    </w:p>
  </w:footnote>
  <w:footnote w:type="continuationSeparator" w:id="0">
    <w:p w14:paraId="477D5E7A" w14:textId="77777777" w:rsidR="005140C5" w:rsidRDefault="005140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0C5"/>
    <w:rsid w:val="001A7C09"/>
    <w:rsid w:val="005140C5"/>
    <w:rsid w:val="00577BD5"/>
    <w:rsid w:val="00656CBA"/>
    <w:rsid w:val="006A1F77"/>
    <w:rsid w:val="00733BE7"/>
    <w:rsid w:val="00AB52E8"/>
    <w:rsid w:val="00B16D3F"/>
    <w:rsid w:val="00BB41AC"/>
    <w:rsid w:val="00D018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82A6B"/>
  <w15:chartTrackingRefBased/>
  <w15:docId w15:val="{8E95236A-F2CD-4451-A01C-F99E35246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2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2018-09-05T16:14:00Z</dcterms:created>
  <dcterms:modified xsi:type="dcterms:W3CDTF">2023-07-29T10:33:00Z</dcterms:modified>
</cp:coreProperties>
</file>